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5DEA24" w14:textId="77777777" w:rsidR="00807883" w:rsidRDefault="00807883" w:rsidP="0080788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BAXSTER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fl.1427)</w:t>
      </w:r>
    </w:p>
    <w:p w14:paraId="46EC54EC" w14:textId="77777777" w:rsidR="00807883" w:rsidRDefault="00807883" w:rsidP="0080788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Bootham, York. Baker.</w:t>
      </w:r>
    </w:p>
    <w:p w14:paraId="7382C6A9" w14:textId="77777777" w:rsidR="00807883" w:rsidRDefault="00807883" w:rsidP="00807883">
      <w:pPr>
        <w:pStyle w:val="NoSpacing"/>
        <w:jc w:val="both"/>
        <w:rPr>
          <w:rFonts w:cs="Times New Roman"/>
          <w:szCs w:val="24"/>
        </w:rPr>
      </w:pPr>
    </w:p>
    <w:p w14:paraId="7B0C34EE" w14:textId="77777777" w:rsidR="00807883" w:rsidRDefault="00807883" w:rsidP="00807883">
      <w:pPr>
        <w:pStyle w:val="NoSpacing"/>
        <w:jc w:val="both"/>
        <w:rPr>
          <w:rFonts w:cs="Times New Roman"/>
          <w:szCs w:val="24"/>
        </w:rPr>
      </w:pPr>
    </w:p>
    <w:p w14:paraId="1E579243" w14:textId="77777777" w:rsidR="00807883" w:rsidRDefault="00807883" w:rsidP="0080788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1427</w:t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Flesshewer</w:t>
      </w:r>
      <w:proofErr w:type="spellEnd"/>
      <w:r>
        <w:rPr>
          <w:rFonts w:cs="Times New Roman"/>
          <w:szCs w:val="24"/>
        </w:rPr>
        <w:t xml:space="preserve"> of Wetherby(q.v.) brought a plaint of debt against him</w:t>
      </w:r>
    </w:p>
    <w:p w14:paraId="2092DB4D" w14:textId="77777777" w:rsidR="00807883" w:rsidRDefault="00807883" w:rsidP="0080788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Richard Emson of York, butcher(q.v.).</w:t>
      </w:r>
    </w:p>
    <w:p w14:paraId="3CF3CCF9" w14:textId="77777777" w:rsidR="00807883" w:rsidRDefault="00807883" w:rsidP="0080788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212EA">
          <w:rPr>
            <w:rStyle w:val="Hyperlink"/>
            <w:rFonts w:cs="Times New Roman"/>
            <w:szCs w:val="24"/>
          </w:rPr>
          <w:t>https://waalt.uh.edu/index.php/CP40/664</w:t>
        </w:r>
      </w:hyperlink>
      <w:r>
        <w:rPr>
          <w:rFonts w:cs="Times New Roman"/>
          <w:szCs w:val="24"/>
        </w:rPr>
        <w:t xml:space="preserve"> )</w:t>
      </w:r>
    </w:p>
    <w:p w14:paraId="700B488B" w14:textId="77777777" w:rsidR="00807883" w:rsidRDefault="00807883" w:rsidP="00807883">
      <w:pPr>
        <w:pStyle w:val="NoSpacing"/>
        <w:jc w:val="both"/>
        <w:rPr>
          <w:rFonts w:cs="Times New Roman"/>
          <w:szCs w:val="24"/>
        </w:rPr>
      </w:pPr>
    </w:p>
    <w:p w14:paraId="7BEADF66" w14:textId="77777777" w:rsidR="00807883" w:rsidRDefault="00807883" w:rsidP="00807883">
      <w:pPr>
        <w:pStyle w:val="NoSpacing"/>
        <w:jc w:val="both"/>
        <w:rPr>
          <w:rFonts w:cs="Times New Roman"/>
          <w:szCs w:val="24"/>
        </w:rPr>
      </w:pPr>
    </w:p>
    <w:p w14:paraId="7C894343" w14:textId="77777777" w:rsidR="00807883" w:rsidRDefault="00807883" w:rsidP="0080788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29 May 2024</w:t>
      </w:r>
    </w:p>
    <w:p w14:paraId="0D1E241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B43A0C" w14:textId="77777777" w:rsidR="00807883" w:rsidRDefault="00807883" w:rsidP="009139A6">
      <w:r>
        <w:separator/>
      </w:r>
    </w:p>
  </w:endnote>
  <w:endnote w:type="continuationSeparator" w:id="0">
    <w:p w14:paraId="07169CF2" w14:textId="77777777" w:rsidR="00807883" w:rsidRDefault="0080788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B055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7D7F6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917A9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822ACC" w14:textId="77777777" w:rsidR="00807883" w:rsidRDefault="00807883" w:rsidP="009139A6">
      <w:r>
        <w:separator/>
      </w:r>
    </w:p>
  </w:footnote>
  <w:footnote w:type="continuationSeparator" w:id="0">
    <w:p w14:paraId="13C711BC" w14:textId="77777777" w:rsidR="00807883" w:rsidRDefault="0080788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4F57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D324E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98558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883"/>
    <w:rsid w:val="000666E0"/>
    <w:rsid w:val="002510B7"/>
    <w:rsid w:val="00270799"/>
    <w:rsid w:val="0039151A"/>
    <w:rsid w:val="005C130B"/>
    <w:rsid w:val="00807883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C30DC"/>
  <w15:chartTrackingRefBased/>
  <w15:docId w15:val="{F2CBD5A1-A8A1-4F83-89A9-187FEFCFD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078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2024-05-29T20:37:00Z</dcterms:created>
  <dcterms:modified xsi:type="dcterms:W3CDTF">2024-05-29T20:38:00Z</dcterms:modified>
</cp:coreProperties>
</file>